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F337A4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F337A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F337A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F337A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F337A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F337A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F337A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F337A4">
        <w:rPr>
          <w:b w:val="0"/>
        </w:rPr>
        <w:t xml:space="preserve"> 110/2307-21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F337A4" w:rsidP="00232C8F">
            <w:r>
              <w:t>Водитель автомобиля (Hyundai Creta № О 803 КН)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F337A4" w:rsidP="00232C8F">
            <w:r>
              <w:t>11442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F337A4" w:rsidRPr="00F337A4">
        <w:rPr>
          <w:rStyle w:val="aa"/>
        </w:rPr>
        <w:t xml:space="preserve"> Обслуживающий персонал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F337A4" w:rsidRPr="00F337A4">
        <w:rPr>
          <w:rStyle w:val="aa"/>
        </w:rPr>
        <w:t xml:space="preserve">  Отсутствуют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F337A4" w:rsidRPr="00F337A4">
        <w:rPr>
          <w:u w:val="single"/>
        </w:rPr>
        <w:t xml:space="preserve">  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F337A4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F337A4" w:rsidP="00BA30DE">
            <w:pPr>
              <w:jc w:val="center"/>
            </w:pPr>
            <w:r>
              <w:t>-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F337A4" w:rsidP="00BA30DE">
            <w:pPr>
              <w:jc w:val="center"/>
            </w:pPr>
            <w:r>
              <w:t>0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F337A4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F337A4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F337A4" w:rsidP="00BA30DE">
            <w:pPr>
              <w:jc w:val="center"/>
            </w:pPr>
            <w:r>
              <w:t>157-244-791 85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F337A4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F337A4" w:rsidRDefault="00F337A4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337A4" w:rsidRPr="00D15B1E" w:rsidRDefault="00F337A4" w:rsidP="00AD14A4">
            <w:pPr>
              <w:rPr>
                <w:rStyle w:val="a7"/>
              </w:rPr>
            </w:pPr>
          </w:p>
        </w:tc>
      </w:tr>
      <w:tr w:rsidR="00F337A4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F337A4" w:rsidRDefault="00F337A4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337A4" w:rsidRPr="00D15B1E" w:rsidRDefault="00F337A4" w:rsidP="00AD14A4">
            <w:pPr>
              <w:rPr>
                <w:rStyle w:val="a7"/>
              </w:rPr>
            </w:pPr>
          </w:p>
        </w:tc>
      </w:tr>
      <w:tr w:rsidR="00F337A4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F337A4" w:rsidRDefault="00F337A4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337A4" w:rsidRPr="00D15B1E" w:rsidRDefault="00F337A4" w:rsidP="00AD14A4">
            <w:pPr>
              <w:rPr>
                <w:rStyle w:val="a7"/>
              </w:rPr>
            </w:pPr>
          </w:p>
        </w:tc>
      </w:tr>
      <w:tr w:rsidR="00F337A4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F337A4" w:rsidRDefault="00F337A4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337A4" w:rsidRPr="00D15B1E" w:rsidRDefault="00F337A4" w:rsidP="00AD14A4">
            <w:pPr>
              <w:rPr>
                <w:rStyle w:val="a7"/>
              </w:rPr>
            </w:pPr>
          </w:p>
        </w:tc>
      </w:tr>
      <w:tr w:rsidR="00F337A4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F337A4" w:rsidRDefault="00F337A4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337A4" w:rsidRPr="00D15B1E" w:rsidRDefault="00F337A4" w:rsidP="00AD14A4">
            <w:pPr>
              <w:rPr>
                <w:rStyle w:val="a7"/>
              </w:rPr>
            </w:pPr>
          </w:p>
        </w:tc>
      </w:tr>
      <w:tr w:rsidR="00F337A4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F337A4" w:rsidRDefault="00F337A4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337A4" w:rsidRPr="00D15B1E" w:rsidRDefault="00F337A4" w:rsidP="00AD14A4">
            <w:pPr>
              <w:rPr>
                <w:rStyle w:val="a7"/>
              </w:rPr>
            </w:pPr>
          </w:p>
        </w:tc>
      </w:tr>
      <w:tr w:rsidR="00F337A4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F337A4" w:rsidRDefault="00F337A4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337A4" w:rsidRPr="00D15B1E" w:rsidRDefault="00F337A4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F337A4" w:rsidRPr="00F337A4">
        <w:rPr>
          <w:rStyle w:val="aa"/>
        </w:rPr>
        <w:t xml:space="preserve"> Автомобиль Hyundai Creta № О 803 КН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F337A4" w:rsidRPr="00F337A4">
        <w:rPr>
          <w:rStyle w:val="aa"/>
        </w:rPr>
        <w:t xml:space="preserve"> Расходные материалы, ГСМ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9B7B0B" w:rsidRDefault="009B7B0B" w:rsidP="00481C22">
      <w:pPr>
        <w:rPr>
          <w:b/>
        </w:rPr>
      </w:pPr>
    </w:p>
    <w:p w:rsidR="008252A2" w:rsidRDefault="008252A2" w:rsidP="00481C22">
      <w:pPr>
        <w:rPr>
          <w:b/>
        </w:rPr>
      </w:pPr>
    </w:p>
    <w:p w:rsidR="00B04EA8" w:rsidRDefault="00B04EA8" w:rsidP="00481C22">
      <w:pPr>
        <w:rPr>
          <w:b/>
        </w:rPr>
      </w:pPr>
    </w:p>
    <w:p w:rsidR="009B7B0B" w:rsidRDefault="009B7B0B" w:rsidP="00481C22">
      <w:pPr>
        <w:rPr>
          <w:b/>
        </w:rPr>
      </w:pPr>
    </w:p>
    <w:p w:rsidR="00481C22" w:rsidRPr="00D15B1E" w:rsidRDefault="00481C22" w:rsidP="00481C22">
      <w:r w:rsidRPr="00D15B1E">
        <w:rPr>
          <w:b/>
        </w:rPr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703D69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703D6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703D6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703D6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703D6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703D6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703D6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703D6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703D6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703D69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703D6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703D6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703D69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703D6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703D6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703D6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703D6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703D6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703D69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703D6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703D6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703D69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703D6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703D6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703D69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703D6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703D6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703D6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703D6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703D6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703D6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703D6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703D6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703D6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703D6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703D6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703D6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703D69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703D69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703D6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703D6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703D69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703D6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703D6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703D69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703D6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F337A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B232B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B232B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F337A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B232B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B232B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F337A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B232B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B232B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F337A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B232B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B232B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F337A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B232B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B232B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F337A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B232B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B232B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F337A4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B232B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B232B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18.1 (1 раз в 2 года),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703D69" w:rsidRPr="00703D69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703D69" w:rsidRPr="00703D69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776583" w:rsidRDefault="00776583" w:rsidP="003C5C39"/>
    <w:p w:rsidR="00776583" w:rsidRDefault="00776583" w:rsidP="003C5C39"/>
    <w:p w:rsidR="00764910" w:rsidRDefault="00764910" w:rsidP="003C5C39"/>
    <w:p w:rsidR="00764910" w:rsidRDefault="00764910" w:rsidP="003C5C39"/>
    <w:p w:rsidR="00776583" w:rsidRDefault="00776583" w:rsidP="003C5C39"/>
    <w:p w:rsidR="003C5C39" w:rsidRDefault="003C5C39" w:rsidP="003C5C39">
      <w:r w:rsidRPr="00D15B1E">
        <w:lastRenderedPageBreak/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F337A4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F337A4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F337A4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9B7B0B" w:rsidRDefault="009B7B0B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337A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F337A4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F337A4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337A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F337A4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F337A4" w:rsidRPr="00F337A4" w:rsidTr="00F337A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</w:p>
        </w:tc>
      </w:tr>
      <w:tr w:rsidR="00F337A4" w:rsidRPr="00F337A4" w:rsidTr="00F337A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  <w:r w:rsidRPr="00F337A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  <w:r w:rsidRPr="00F337A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  <w:r w:rsidRPr="00F337A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  <w:r w:rsidRPr="00F337A4">
              <w:rPr>
                <w:vertAlign w:val="superscript"/>
              </w:rPr>
              <w:t>(дата)</w:t>
            </w:r>
          </w:p>
        </w:tc>
      </w:tr>
      <w:tr w:rsidR="00F337A4" w:rsidRPr="00F337A4" w:rsidTr="00F337A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</w:p>
        </w:tc>
      </w:tr>
      <w:tr w:rsidR="00F337A4" w:rsidRPr="00F337A4" w:rsidTr="00F337A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  <w:r w:rsidRPr="00F337A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  <w:r w:rsidRPr="00F337A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  <w:r w:rsidRPr="00F337A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  <w:r w:rsidRPr="00F337A4">
              <w:rPr>
                <w:vertAlign w:val="superscript"/>
              </w:rPr>
              <w:t>(дата)</w:t>
            </w:r>
          </w:p>
        </w:tc>
      </w:tr>
      <w:tr w:rsidR="00F337A4" w:rsidRPr="00F337A4" w:rsidTr="00F337A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</w:p>
        </w:tc>
      </w:tr>
      <w:tr w:rsidR="00F337A4" w:rsidRPr="00F337A4" w:rsidTr="00F337A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  <w:r w:rsidRPr="00F337A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  <w:r w:rsidRPr="00F337A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  <w:r w:rsidRPr="00F337A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  <w:r w:rsidRPr="00F337A4">
              <w:rPr>
                <w:vertAlign w:val="superscript"/>
              </w:rPr>
              <w:t>(дата)</w:t>
            </w:r>
          </w:p>
        </w:tc>
      </w:tr>
      <w:tr w:rsidR="00F337A4" w:rsidRPr="00F337A4" w:rsidTr="00F337A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</w:p>
        </w:tc>
      </w:tr>
      <w:tr w:rsidR="00F337A4" w:rsidRPr="00F337A4" w:rsidTr="00F337A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  <w:r w:rsidRPr="00F337A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  <w:r w:rsidRPr="00F337A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  <w:r w:rsidRPr="00F337A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  <w:r w:rsidRPr="00F337A4">
              <w:rPr>
                <w:vertAlign w:val="superscript"/>
              </w:rPr>
              <w:t>(дата)</w:t>
            </w:r>
          </w:p>
        </w:tc>
      </w:tr>
      <w:tr w:rsidR="00F337A4" w:rsidRPr="00F337A4" w:rsidTr="00F337A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</w:p>
        </w:tc>
      </w:tr>
      <w:tr w:rsidR="00F337A4" w:rsidRPr="00F337A4" w:rsidTr="00F337A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  <w:r w:rsidRPr="00F337A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  <w:r w:rsidRPr="00F337A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  <w:r w:rsidRPr="00F337A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  <w:r w:rsidRPr="00F337A4">
              <w:rPr>
                <w:vertAlign w:val="superscript"/>
              </w:rPr>
              <w:t>(дата)</w:t>
            </w:r>
          </w:p>
        </w:tc>
      </w:tr>
      <w:tr w:rsidR="00F337A4" w:rsidRPr="00F337A4" w:rsidTr="00F337A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</w:p>
        </w:tc>
      </w:tr>
      <w:tr w:rsidR="00F337A4" w:rsidRPr="00F337A4" w:rsidTr="00F337A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  <w:r w:rsidRPr="00F337A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  <w:r w:rsidRPr="00F337A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  <w:r w:rsidRPr="00F337A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  <w:r w:rsidRPr="00F337A4">
              <w:rPr>
                <w:vertAlign w:val="superscript"/>
              </w:rPr>
              <w:t>(дата)</w:t>
            </w:r>
          </w:p>
        </w:tc>
      </w:tr>
      <w:tr w:rsidR="00F337A4" w:rsidRPr="00F337A4" w:rsidTr="00F337A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</w:p>
        </w:tc>
      </w:tr>
      <w:tr w:rsidR="00F337A4" w:rsidRPr="00F337A4" w:rsidTr="00F337A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  <w:r w:rsidRPr="00F337A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  <w:r w:rsidRPr="00F337A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  <w:r w:rsidRPr="00F337A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  <w:r w:rsidRPr="00F337A4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B04EA8" w:rsidTr="00B04EA8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04EA8" w:rsidRDefault="00B04EA8" w:rsidP="003C5C39">
            <w:pPr>
              <w:pStyle w:val="a8"/>
            </w:pPr>
            <w:r w:rsidRPr="00B04EA8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04EA8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04EA8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04EA8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04EA8" w:rsidRDefault="00B04EA8" w:rsidP="003C5C39">
            <w:pPr>
              <w:pStyle w:val="a8"/>
            </w:pPr>
            <w:r w:rsidRPr="00B04EA8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04EA8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04EA8" w:rsidRDefault="00703D69" w:rsidP="003C5C39">
            <w:pPr>
              <w:pStyle w:val="a8"/>
            </w:pPr>
            <w:r>
              <w:t>18.02.2022</w:t>
            </w:r>
          </w:p>
        </w:tc>
      </w:tr>
      <w:tr w:rsidR="00EF07A3" w:rsidRPr="00B04EA8" w:rsidTr="00B04EA8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B04EA8" w:rsidRDefault="00B04EA8" w:rsidP="003C5C39">
            <w:pPr>
              <w:pStyle w:val="a8"/>
              <w:rPr>
                <w:b/>
                <w:vertAlign w:val="superscript"/>
              </w:rPr>
            </w:pPr>
            <w:r w:rsidRPr="00B04EA8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B04EA8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B04EA8" w:rsidRDefault="00B04EA8" w:rsidP="00EF07A3">
            <w:pPr>
              <w:pStyle w:val="a8"/>
              <w:rPr>
                <w:b/>
                <w:vertAlign w:val="superscript"/>
              </w:rPr>
            </w:pPr>
            <w:r w:rsidRPr="00B04EA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B04EA8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B04EA8" w:rsidRDefault="00B04EA8" w:rsidP="00EF07A3">
            <w:pPr>
              <w:pStyle w:val="a8"/>
              <w:rPr>
                <w:b/>
                <w:vertAlign w:val="superscript"/>
              </w:rPr>
            </w:pPr>
            <w:r w:rsidRPr="00B04EA8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B04EA8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B04EA8" w:rsidRDefault="00B04EA8" w:rsidP="00EF07A3">
            <w:pPr>
              <w:pStyle w:val="a8"/>
              <w:rPr>
                <w:vertAlign w:val="superscript"/>
              </w:rPr>
            </w:pPr>
            <w:r w:rsidRPr="00B04EA8">
              <w:rPr>
                <w:vertAlign w:val="superscript"/>
              </w:rPr>
              <w:t>(дата)</w:t>
            </w:r>
          </w:p>
        </w:tc>
      </w:tr>
      <w:tr w:rsidR="00B04EA8" w:rsidRPr="00B04EA8" w:rsidTr="00B04EA8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4EA8" w:rsidRPr="00B04EA8" w:rsidRDefault="00B04EA8" w:rsidP="003C5C39">
            <w:pPr>
              <w:pStyle w:val="a8"/>
            </w:pPr>
            <w:r w:rsidRPr="00B04EA8">
              <w:t>1010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04EA8" w:rsidRPr="00B04EA8" w:rsidRDefault="00B04EA8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4EA8" w:rsidRPr="00B04EA8" w:rsidRDefault="00B04EA8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04EA8" w:rsidRPr="00B04EA8" w:rsidRDefault="00B04EA8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4EA8" w:rsidRPr="00B04EA8" w:rsidRDefault="00B04EA8" w:rsidP="00EF07A3">
            <w:pPr>
              <w:pStyle w:val="a8"/>
            </w:pPr>
            <w:r w:rsidRPr="00B04EA8">
              <w:t>Корнеев Аркадий Юрьевич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04EA8" w:rsidRPr="00B04EA8" w:rsidRDefault="00B04EA8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4EA8" w:rsidRPr="00B04EA8" w:rsidRDefault="00703D69" w:rsidP="00EF07A3">
            <w:pPr>
              <w:pStyle w:val="a8"/>
            </w:pPr>
            <w:r>
              <w:t>18.02.2022</w:t>
            </w:r>
          </w:p>
        </w:tc>
      </w:tr>
      <w:tr w:rsidR="00B04EA8" w:rsidRPr="00B04EA8" w:rsidTr="00B04EA8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B04EA8" w:rsidRPr="00B04EA8" w:rsidRDefault="00B04EA8" w:rsidP="003C5C39">
            <w:pPr>
              <w:pStyle w:val="a8"/>
              <w:rPr>
                <w:vertAlign w:val="superscript"/>
              </w:rPr>
            </w:pPr>
            <w:r w:rsidRPr="00B04EA8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B04EA8" w:rsidRPr="00B04EA8" w:rsidRDefault="00B04EA8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B04EA8" w:rsidRPr="00B04EA8" w:rsidRDefault="00B04EA8" w:rsidP="00EF07A3">
            <w:pPr>
              <w:pStyle w:val="a8"/>
              <w:rPr>
                <w:vertAlign w:val="superscript"/>
              </w:rPr>
            </w:pPr>
            <w:r w:rsidRPr="00B04EA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B04EA8" w:rsidRPr="00B04EA8" w:rsidRDefault="00B04EA8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B04EA8" w:rsidRPr="00B04EA8" w:rsidRDefault="00B04EA8" w:rsidP="00EF07A3">
            <w:pPr>
              <w:pStyle w:val="a8"/>
              <w:rPr>
                <w:vertAlign w:val="superscript"/>
              </w:rPr>
            </w:pPr>
            <w:r w:rsidRPr="00B04EA8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B04EA8" w:rsidRPr="00B04EA8" w:rsidRDefault="00B04EA8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B04EA8" w:rsidRPr="00B04EA8" w:rsidRDefault="00B04EA8" w:rsidP="00EF07A3">
            <w:pPr>
              <w:pStyle w:val="a8"/>
              <w:rPr>
                <w:vertAlign w:val="superscript"/>
              </w:rPr>
            </w:pPr>
            <w:r w:rsidRPr="00B04EA8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F337A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F337A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F337A4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F337A4" w:rsidRPr="00F337A4" w:rsidTr="00F337A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37A4" w:rsidRPr="00F337A4" w:rsidRDefault="00F337A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</w:p>
        </w:tc>
      </w:tr>
      <w:tr w:rsidR="00F337A4" w:rsidRPr="00F337A4" w:rsidTr="00F337A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  <w:r w:rsidRPr="00F337A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337A4" w:rsidRPr="00F337A4" w:rsidRDefault="00F337A4" w:rsidP="00EF07A3">
            <w:pPr>
              <w:pStyle w:val="a8"/>
              <w:rPr>
                <w:vertAlign w:val="superscript"/>
              </w:rPr>
            </w:pPr>
            <w:r w:rsidRPr="00F337A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  <w:r w:rsidRPr="00F337A4">
              <w:rPr>
                <w:vertAlign w:val="superscript"/>
              </w:rPr>
              <w:t>(дата)</w:t>
            </w:r>
          </w:p>
        </w:tc>
      </w:tr>
      <w:tr w:rsidR="00F337A4" w:rsidRPr="00F337A4" w:rsidTr="00F337A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37A4" w:rsidRPr="00F337A4" w:rsidRDefault="00F337A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</w:p>
        </w:tc>
      </w:tr>
      <w:tr w:rsidR="00F337A4" w:rsidRPr="00F337A4" w:rsidTr="00F337A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  <w:r w:rsidRPr="00F337A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337A4" w:rsidRPr="00F337A4" w:rsidRDefault="00F337A4" w:rsidP="00EF07A3">
            <w:pPr>
              <w:pStyle w:val="a8"/>
              <w:rPr>
                <w:vertAlign w:val="superscript"/>
              </w:rPr>
            </w:pPr>
            <w:r w:rsidRPr="00F337A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  <w:r w:rsidRPr="00F337A4">
              <w:rPr>
                <w:vertAlign w:val="superscript"/>
              </w:rPr>
              <w:t>(дата)</w:t>
            </w:r>
          </w:p>
        </w:tc>
      </w:tr>
      <w:tr w:rsidR="00F337A4" w:rsidRPr="00F337A4" w:rsidTr="00F337A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37A4" w:rsidRPr="00F337A4" w:rsidRDefault="00F337A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</w:p>
        </w:tc>
      </w:tr>
      <w:tr w:rsidR="00F337A4" w:rsidRPr="00F337A4" w:rsidTr="00F337A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  <w:r w:rsidRPr="00F337A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337A4" w:rsidRPr="00F337A4" w:rsidRDefault="00F337A4" w:rsidP="00EF07A3">
            <w:pPr>
              <w:pStyle w:val="a8"/>
              <w:rPr>
                <w:vertAlign w:val="superscript"/>
              </w:rPr>
            </w:pPr>
            <w:r w:rsidRPr="00F337A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  <w:r w:rsidRPr="00F337A4">
              <w:rPr>
                <w:vertAlign w:val="superscript"/>
              </w:rPr>
              <w:t>(дата)</w:t>
            </w:r>
          </w:p>
        </w:tc>
      </w:tr>
      <w:tr w:rsidR="00F337A4" w:rsidRPr="00F337A4" w:rsidTr="00F337A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37A4" w:rsidRPr="00F337A4" w:rsidRDefault="00F337A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</w:p>
        </w:tc>
      </w:tr>
      <w:tr w:rsidR="00F337A4" w:rsidRPr="00F337A4" w:rsidTr="00F337A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  <w:r w:rsidRPr="00F337A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337A4" w:rsidRPr="00F337A4" w:rsidRDefault="00F337A4" w:rsidP="00EF07A3">
            <w:pPr>
              <w:pStyle w:val="a8"/>
              <w:rPr>
                <w:vertAlign w:val="superscript"/>
              </w:rPr>
            </w:pPr>
            <w:r w:rsidRPr="00F337A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  <w:r w:rsidRPr="00F337A4">
              <w:rPr>
                <w:vertAlign w:val="superscript"/>
              </w:rPr>
              <w:t>(дата)</w:t>
            </w:r>
          </w:p>
        </w:tc>
      </w:tr>
      <w:tr w:rsidR="00F337A4" w:rsidRPr="00F337A4" w:rsidTr="00F337A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37A4" w:rsidRPr="00F337A4" w:rsidRDefault="00F337A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</w:p>
        </w:tc>
      </w:tr>
      <w:tr w:rsidR="00F337A4" w:rsidRPr="00F337A4" w:rsidTr="00F337A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  <w:r w:rsidRPr="00F337A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337A4" w:rsidRPr="00F337A4" w:rsidRDefault="00F337A4" w:rsidP="00EF07A3">
            <w:pPr>
              <w:pStyle w:val="a8"/>
              <w:rPr>
                <w:vertAlign w:val="superscript"/>
              </w:rPr>
            </w:pPr>
            <w:r w:rsidRPr="00F337A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  <w:r w:rsidRPr="00F337A4">
              <w:rPr>
                <w:vertAlign w:val="superscript"/>
              </w:rPr>
              <w:t>(дата)</w:t>
            </w:r>
          </w:p>
        </w:tc>
      </w:tr>
      <w:tr w:rsidR="00F337A4" w:rsidRPr="00F337A4" w:rsidTr="00F337A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37A4" w:rsidRPr="00F337A4" w:rsidRDefault="00F337A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</w:p>
        </w:tc>
      </w:tr>
      <w:tr w:rsidR="00F337A4" w:rsidRPr="00F337A4" w:rsidTr="00F337A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  <w:r w:rsidRPr="00F337A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337A4" w:rsidRPr="00F337A4" w:rsidRDefault="00F337A4" w:rsidP="00EF07A3">
            <w:pPr>
              <w:pStyle w:val="a8"/>
              <w:rPr>
                <w:vertAlign w:val="superscript"/>
              </w:rPr>
            </w:pPr>
            <w:r w:rsidRPr="00F337A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  <w:r w:rsidRPr="00F337A4">
              <w:rPr>
                <w:vertAlign w:val="superscript"/>
              </w:rPr>
              <w:t>(дата)</w:t>
            </w:r>
          </w:p>
        </w:tc>
      </w:tr>
      <w:tr w:rsidR="00F337A4" w:rsidRPr="00F337A4" w:rsidTr="00F337A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37A4" w:rsidRPr="00F337A4" w:rsidRDefault="00F337A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37A4" w:rsidRPr="00F337A4" w:rsidRDefault="00F337A4" w:rsidP="004E51DC">
            <w:pPr>
              <w:pStyle w:val="a8"/>
            </w:pPr>
          </w:p>
        </w:tc>
      </w:tr>
      <w:tr w:rsidR="00F337A4" w:rsidRPr="00F337A4" w:rsidTr="00F337A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  <w:r w:rsidRPr="00F337A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337A4" w:rsidRPr="00F337A4" w:rsidRDefault="00F337A4" w:rsidP="00EF07A3">
            <w:pPr>
              <w:pStyle w:val="a8"/>
              <w:rPr>
                <w:vertAlign w:val="superscript"/>
              </w:rPr>
            </w:pPr>
            <w:r w:rsidRPr="00F337A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337A4" w:rsidRPr="00F337A4" w:rsidRDefault="00F337A4" w:rsidP="004E51DC">
            <w:pPr>
              <w:pStyle w:val="a8"/>
              <w:rPr>
                <w:vertAlign w:val="superscript"/>
              </w:rPr>
            </w:pPr>
            <w:r w:rsidRPr="00F337A4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B0B" w:rsidRDefault="009B7B0B" w:rsidP="0076042D">
      <w:pPr>
        <w:pStyle w:val="a9"/>
      </w:pPr>
      <w:r>
        <w:separator/>
      </w:r>
    </w:p>
  </w:endnote>
  <w:endnote w:type="continuationSeparator" w:id="0">
    <w:p w:rsidR="009B7B0B" w:rsidRDefault="009B7B0B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F337A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110/2307-21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703D69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703D69" w:rsidRPr="00703D69">
            <w:rPr>
              <w:rStyle w:val="ad"/>
              <w:noProof/>
              <w:sz w:val="20"/>
            </w:rPr>
            <w:t>4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B0B" w:rsidRDefault="009B7B0B" w:rsidP="0076042D">
      <w:pPr>
        <w:pStyle w:val="a9"/>
      </w:pPr>
      <w:r>
        <w:separator/>
      </w:r>
    </w:p>
  </w:footnote>
  <w:footnote w:type="continuationSeparator" w:id="0">
    <w:p w:rsidR="009B7B0B" w:rsidRDefault="009B7B0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50991, Кемеровская область-Кузбасс, г. Кемерово, ул. Мичурина, д.13, оф. 3Б_x000d__x000a_Испытательная лаборатория:  650000, Кемеровская область, г. Кемерово, ул. Мичурина, д.13, оф. 3Б, 107, 108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Обслуживающий персонал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11442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dop_info" w:val="   "/>
    <w:docVar w:name="dop_src" w:val="- отсутствуют;"/>
    <w:docVar w:name="etks_info" w:val="  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110/2307-21"/>
    <w:docVar w:name="gig_kut" w:val="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110/2307-21 "/>
    <w:docVar w:name="oborud" w:val=" Автомобиль Hyundai Creta № О 803 КН "/>
    <w:docVar w:name="org_code" w:val="   "/>
    <w:docVar w:name="org_id" w:val="606"/>
    <w:docVar w:name="org_member_fio" w:val="   "/>
    <w:docVar w:name="org_member_state" w:val="   "/>
    <w:docVar w:name="pers_guids" w:val="524A2F7E7D884BDFAA347B0ACF53D6DA@~62FF0A5158AB493F8312A1F79C378C53@045-943-510 69"/>
    <w:docVar w:name="pers_snils" w:val="524A2F7E7D884BDFAA347B0ACF53D6DA@~62FF0A5158AB493F8312A1F79C378C53@045-943-510 69"/>
    <w:docVar w:name="pred_dolg" w:val="Директор"/>
    <w:docVar w:name="pred_fio" w:val="С.А. Решетка"/>
    <w:docVar w:name="prikaz998n" w:val="18.1, 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DCAD6AB164FC48BF9B3B1135E81321FF"/>
    <w:docVar w:name="rm_id" w:val="6783"/>
    <w:docVar w:name="rm_name" w:val="                                          "/>
    <w:docVar w:name="rm_number" w:val=" 110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80"/>
    <w:docVar w:name="tools" w:val=" Расходные материалы, ГСМ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9B7B0B"/>
    <w:rsid w:val="000024F1"/>
    <w:rsid w:val="00017AE9"/>
    <w:rsid w:val="00025683"/>
    <w:rsid w:val="00046815"/>
    <w:rsid w:val="0005566C"/>
    <w:rsid w:val="000860ED"/>
    <w:rsid w:val="000905BE"/>
    <w:rsid w:val="000D1F5B"/>
    <w:rsid w:val="00110025"/>
    <w:rsid w:val="00125D48"/>
    <w:rsid w:val="001429B1"/>
    <w:rsid w:val="00145419"/>
    <w:rsid w:val="001456F8"/>
    <w:rsid w:val="0015635F"/>
    <w:rsid w:val="001607C8"/>
    <w:rsid w:val="001C465B"/>
    <w:rsid w:val="001F4D8D"/>
    <w:rsid w:val="002117F3"/>
    <w:rsid w:val="00232C8F"/>
    <w:rsid w:val="00234932"/>
    <w:rsid w:val="00244615"/>
    <w:rsid w:val="002500A5"/>
    <w:rsid w:val="00266199"/>
    <w:rsid w:val="0029289D"/>
    <w:rsid w:val="002A0605"/>
    <w:rsid w:val="002A5ED9"/>
    <w:rsid w:val="002E55C6"/>
    <w:rsid w:val="00305B2F"/>
    <w:rsid w:val="00334784"/>
    <w:rsid w:val="00367816"/>
    <w:rsid w:val="003876C3"/>
    <w:rsid w:val="00392428"/>
    <w:rsid w:val="003B0826"/>
    <w:rsid w:val="003C24DB"/>
    <w:rsid w:val="003C5C39"/>
    <w:rsid w:val="0040104A"/>
    <w:rsid w:val="00402CAC"/>
    <w:rsid w:val="00444410"/>
    <w:rsid w:val="00460D82"/>
    <w:rsid w:val="00481C22"/>
    <w:rsid w:val="004A47AD"/>
    <w:rsid w:val="004C4DB2"/>
    <w:rsid w:val="004D4CE7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9682B"/>
    <w:rsid w:val="006C28B3"/>
    <w:rsid w:val="00703D69"/>
    <w:rsid w:val="007049EB"/>
    <w:rsid w:val="00706872"/>
    <w:rsid w:val="00710271"/>
    <w:rsid w:val="00717C9F"/>
    <w:rsid w:val="00745D40"/>
    <w:rsid w:val="007462E1"/>
    <w:rsid w:val="0076042D"/>
    <w:rsid w:val="00764910"/>
    <w:rsid w:val="007657D5"/>
    <w:rsid w:val="00776583"/>
    <w:rsid w:val="00776AA2"/>
    <w:rsid w:val="007A4C5E"/>
    <w:rsid w:val="007B232B"/>
    <w:rsid w:val="007D1852"/>
    <w:rsid w:val="007D2CEA"/>
    <w:rsid w:val="008252A2"/>
    <w:rsid w:val="00835248"/>
    <w:rsid w:val="00883461"/>
    <w:rsid w:val="008E68DE"/>
    <w:rsid w:val="008E70C1"/>
    <w:rsid w:val="0090588D"/>
    <w:rsid w:val="0092778A"/>
    <w:rsid w:val="00943669"/>
    <w:rsid w:val="00967790"/>
    <w:rsid w:val="0098630F"/>
    <w:rsid w:val="009A2231"/>
    <w:rsid w:val="009B024D"/>
    <w:rsid w:val="009B7B0B"/>
    <w:rsid w:val="009D30DB"/>
    <w:rsid w:val="009D5384"/>
    <w:rsid w:val="00A00165"/>
    <w:rsid w:val="00A100AB"/>
    <w:rsid w:val="00A12349"/>
    <w:rsid w:val="00A204F5"/>
    <w:rsid w:val="00A25AB0"/>
    <w:rsid w:val="00A539C5"/>
    <w:rsid w:val="00A600A3"/>
    <w:rsid w:val="00A7346C"/>
    <w:rsid w:val="00A87B75"/>
    <w:rsid w:val="00A91908"/>
    <w:rsid w:val="00AA4551"/>
    <w:rsid w:val="00AA46ED"/>
    <w:rsid w:val="00AA4DCC"/>
    <w:rsid w:val="00AA7E88"/>
    <w:rsid w:val="00AD14A4"/>
    <w:rsid w:val="00AD7C32"/>
    <w:rsid w:val="00AF796F"/>
    <w:rsid w:val="00B04EA8"/>
    <w:rsid w:val="00B04F25"/>
    <w:rsid w:val="00B219D1"/>
    <w:rsid w:val="00BA30DE"/>
    <w:rsid w:val="00BA5029"/>
    <w:rsid w:val="00BC2F3C"/>
    <w:rsid w:val="00C02721"/>
    <w:rsid w:val="00C03F4A"/>
    <w:rsid w:val="00C51624"/>
    <w:rsid w:val="00C80C7A"/>
    <w:rsid w:val="00CB0141"/>
    <w:rsid w:val="00CE3307"/>
    <w:rsid w:val="00D15B1E"/>
    <w:rsid w:val="00D76DF8"/>
    <w:rsid w:val="00DB1272"/>
    <w:rsid w:val="00DB5302"/>
    <w:rsid w:val="00DD6B1F"/>
    <w:rsid w:val="00E124F4"/>
    <w:rsid w:val="00E36337"/>
    <w:rsid w:val="00E43EDA"/>
    <w:rsid w:val="00EA7F87"/>
    <w:rsid w:val="00EB72AD"/>
    <w:rsid w:val="00EC37A1"/>
    <w:rsid w:val="00EF07A3"/>
    <w:rsid w:val="00EF3DC4"/>
    <w:rsid w:val="00F31AF6"/>
    <w:rsid w:val="00F337A4"/>
    <w:rsid w:val="00F76072"/>
    <w:rsid w:val="00F80CCA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4</Pages>
  <Words>963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7</cp:revision>
  <dcterms:created xsi:type="dcterms:W3CDTF">2022-02-18T07:28:00Z</dcterms:created>
  <dcterms:modified xsi:type="dcterms:W3CDTF">2022-02-18T08:25:00Z</dcterms:modified>
</cp:coreProperties>
</file>